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47B23754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1E91E9FA" w14:textId="77777777" w:rsidR="00FD1CFD" w:rsidRDefault="00FD1CFD" w:rsidP="00940F19">
            <w:pPr>
              <w:rPr>
                <w:sz w:val="16"/>
                <w:szCs w:val="16"/>
              </w:rPr>
            </w:pPr>
          </w:p>
          <w:p w14:paraId="5EC9E121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Zentrale Vergabestelle</w:t>
            </w:r>
          </w:p>
          <w:p w14:paraId="01CE8981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Kreis Recklinghausen</w:t>
            </w:r>
          </w:p>
          <w:p w14:paraId="6B7DDD85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Kurt-Schumacher-Allee 1</w:t>
            </w:r>
          </w:p>
          <w:p w14:paraId="4D09CD89" w14:textId="56A83858" w:rsidR="00FD1CFD" w:rsidRPr="006E2374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45657 Recklinghausen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1BE27B65" w:rsidR="000D2F1B" w:rsidRPr="008F6547" w:rsidRDefault="00497A62" w:rsidP="00940F19">
            <w:r>
              <w:rPr>
                <w:rFonts w:cs="Arial"/>
              </w:rPr>
              <w:t>Baumpflanzungen an Kreisstraßen im Rahmen des KFW Förderprogramms ,,natürlicher Klimaschutz in Kommunen‘‘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4148517A" w:rsidR="000D2F1B" w:rsidRPr="008F6547" w:rsidRDefault="00FD1CFD" w:rsidP="00940F19">
            <w:r>
              <w:t>(ZV)</w:t>
            </w:r>
            <w:r w:rsidR="00497A62">
              <w:t>66-</w:t>
            </w:r>
            <w:r w:rsidR="00B81829">
              <w:t>148</w:t>
            </w:r>
            <w:r w:rsidR="00497A62">
              <w:t>/2</w:t>
            </w:r>
            <w:r w:rsidR="00B81829">
              <w:t>6</w:t>
            </w:r>
            <w:r w:rsidR="00497A62">
              <w:t xml:space="preserve">   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6F9237F0" w:rsidR="000D2F1B" w:rsidRPr="008F6547" w:rsidRDefault="00497A62" w:rsidP="00940F19">
            <w:r>
              <w:t xml:space="preserve">  Pflanzarbeiten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950" w:type="dxa"/>
        <w:tblLayout w:type="fixed"/>
        <w:tblLook w:val="01E0" w:firstRow="1" w:lastRow="1" w:firstColumn="1" w:lastColumn="1" w:noHBand="0" w:noVBand="0"/>
      </w:tblPr>
      <w:tblGrid>
        <w:gridCol w:w="595"/>
        <w:gridCol w:w="334"/>
        <w:gridCol w:w="92"/>
        <w:gridCol w:w="1134"/>
        <w:gridCol w:w="3402"/>
        <w:gridCol w:w="567"/>
        <w:gridCol w:w="1048"/>
        <w:gridCol w:w="1295"/>
        <w:gridCol w:w="1200"/>
        <w:gridCol w:w="283"/>
      </w:tblGrid>
      <w:tr w:rsidR="00F44312" w:rsidRPr="00D1009B" w14:paraId="5F589C09" w14:textId="77777777" w:rsidTr="00EC26B9">
        <w:trPr>
          <w:trHeight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3C82FE8D" w14:textId="77777777" w:rsidR="00EC26B9" w:rsidRDefault="00EC26B9" w:rsidP="00EC26B9"/>
          <w:p w14:paraId="086C2E8F" w14:textId="1436F915" w:rsidR="00EC26B9" w:rsidRDefault="00EC26B9" w:rsidP="003C00B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42" w:right="27"/>
            </w:pPr>
            <w:r w:rsidRPr="00387068">
              <w:rPr>
                <w:b/>
              </w:rPr>
              <w:t xml:space="preserve">Mit Abgabe des Angebots wird anerkannt, dass </w:t>
            </w:r>
            <w:r w:rsidR="009065FF">
              <w:rPr>
                <w:b/>
              </w:rPr>
              <w:t xml:space="preserve">neben der VOB/B </w:t>
            </w:r>
            <w:r w:rsidRPr="00387068">
              <w:rPr>
                <w:b/>
              </w:rPr>
              <w:t>ausschließlich die im Formblatt 211 genannten Unterlagen Vertragsbe</w:t>
            </w:r>
            <w:r w:rsidR="00251F28">
              <w:rPr>
                <w:b/>
              </w:rPr>
              <w:t>dingungen</w:t>
            </w:r>
            <w:r w:rsidRPr="00387068">
              <w:rPr>
                <w:b/>
              </w:rPr>
              <w:t xml:space="preserve"> werden.</w:t>
            </w:r>
          </w:p>
          <w:p w14:paraId="515D06F3" w14:textId="77777777" w:rsidR="00F44312" w:rsidRDefault="00F44312" w:rsidP="00F44312">
            <w:pPr>
              <w:rPr>
                <w:b/>
                <w:sz w:val="16"/>
                <w:szCs w:val="16"/>
              </w:rPr>
            </w:pPr>
          </w:p>
          <w:p w14:paraId="1C9C5816" w14:textId="78E06F57" w:rsidR="00EC26B9" w:rsidRPr="00D1009B" w:rsidRDefault="00EC26B9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EC26B9">
        <w:trPr>
          <w:gridAfter w:val="1"/>
          <w:wAfter w:w="283" w:type="dxa"/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6566E8B3" w14:textId="1E182A3B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</w:t>
            </w:r>
            <w:r w:rsidR="005B21D5">
              <w:t xml:space="preserve"> </w:t>
            </w:r>
            <w:r>
              <w:t>gebunden.</w:t>
            </w:r>
          </w:p>
        </w:tc>
      </w:tr>
      <w:tr w:rsidR="00F44312" w:rsidRPr="00D1009B" w14:paraId="09B9911B" w14:textId="77777777" w:rsidTr="00EC26B9">
        <w:trPr>
          <w:gridAfter w:val="1"/>
          <w:wAfter w:w="283" w:type="dxa"/>
          <w:trHeight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EC26B9">
        <w:trPr>
          <w:gridAfter w:val="1"/>
          <w:wAfter w:w="283" w:type="dxa"/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EC26B9">
        <w:trPr>
          <w:gridAfter w:val="1"/>
          <w:wAfter w:w="283" w:type="dxa"/>
          <w:trHeight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EC26B9">
        <w:trPr>
          <w:gridAfter w:val="1"/>
          <w:wAfter w:w="283" w:type="dxa"/>
          <w:trHeight w:val="284"/>
        </w:trPr>
        <w:tc>
          <w:tcPr>
            <w:tcW w:w="6124" w:type="dxa"/>
            <w:gridSpan w:val="6"/>
            <w:shd w:val="clear" w:color="auto" w:fill="auto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9"/>
            <w:shd w:val="clear" w:color="auto" w:fill="auto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9"/>
            <w:shd w:val="clear" w:color="auto" w:fill="auto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EC26B9">
        <w:trPr>
          <w:gridAfter w:val="1"/>
          <w:wAfter w:w="283" w:type="dxa"/>
          <w:trHeight w:val="397"/>
        </w:trPr>
        <w:tc>
          <w:tcPr>
            <w:tcW w:w="7172" w:type="dxa"/>
            <w:gridSpan w:val="7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EC26B9">
        <w:trPr>
          <w:gridAfter w:val="1"/>
          <w:wAfter w:w="283" w:type="dxa"/>
          <w:trHeight w:val="291"/>
        </w:trPr>
        <w:tc>
          <w:tcPr>
            <w:tcW w:w="7172" w:type="dxa"/>
            <w:gridSpan w:val="7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EC26B9">
        <w:trPr>
          <w:gridAfter w:val="1"/>
          <w:wAfter w:w="283" w:type="dxa"/>
          <w:trHeight w:hRule="exact" w:val="170"/>
        </w:trPr>
        <w:tc>
          <w:tcPr>
            <w:tcW w:w="929" w:type="dxa"/>
            <w:gridSpan w:val="2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7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EC26B9">
        <w:trPr>
          <w:gridAfter w:val="1"/>
          <w:wAfter w:w="283" w:type="dxa"/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shd w:val="clear" w:color="auto" w:fill="auto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shd w:val="clear" w:color="auto" w:fill="auto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EC26B9">
        <w:trPr>
          <w:gridAfter w:val="1"/>
          <w:wAfter w:w="283" w:type="dxa"/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1E0263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EC26B9">
        <w:trPr>
          <w:gridAfter w:val="1"/>
          <w:wAfter w:w="283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8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1E0263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4"/>
            </w:r>
          </w:p>
        </w:tc>
      </w:tr>
      <w:tr w:rsidR="00F44312" w:rsidRPr="00410951" w14:paraId="0EE3853C" w14:textId="77777777" w:rsidTr="00EC26B9">
        <w:trPr>
          <w:gridAfter w:val="1"/>
          <w:wAfter w:w="283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8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1E0263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1E0263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E92DDD" w:rsidRPr="00410951" w14:paraId="6362569B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6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6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6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6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6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6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gridSpan w:val="6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EC26B9">
        <w:trPr>
          <w:gridAfter w:val="1"/>
          <w:wAfter w:w="283" w:type="dxa"/>
          <w:cantSplit/>
          <w:trHeight w:val="170"/>
        </w:trPr>
        <w:tc>
          <w:tcPr>
            <w:tcW w:w="9667" w:type="dxa"/>
            <w:gridSpan w:val="9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EC26B9">
        <w:trPr>
          <w:gridAfter w:val="1"/>
          <w:wAfter w:w="283" w:type="dxa"/>
          <w:cantSplit/>
          <w:trHeight w:val="1701"/>
        </w:trPr>
        <w:tc>
          <w:tcPr>
            <w:tcW w:w="9667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A55B3" w14:textId="77777777" w:rsidR="009E0A2E" w:rsidRDefault="009E0A2E">
      <w:r>
        <w:separator/>
      </w:r>
    </w:p>
    <w:p w14:paraId="64D68240" w14:textId="77777777" w:rsidR="009E0A2E" w:rsidRDefault="009E0A2E"/>
    <w:p w14:paraId="144FC35E" w14:textId="77777777" w:rsidR="009E0A2E" w:rsidRDefault="009E0A2E"/>
  </w:endnote>
  <w:endnote w:type="continuationSeparator" w:id="0">
    <w:p w14:paraId="43F8E182" w14:textId="77777777" w:rsidR="009E0A2E" w:rsidRDefault="009E0A2E">
      <w:r>
        <w:continuationSeparator/>
      </w:r>
    </w:p>
    <w:p w14:paraId="3DF00CBF" w14:textId="77777777" w:rsidR="009E0A2E" w:rsidRDefault="009E0A2E"/>
    <w:p w14:paraId="3D25D108" w14:textId="77777777" w:rsidR="009E0A2E" w:rsidRDefault="009E0A2E"/>
  </w:endnote>
  <w:endnote w:type="continuationNotice" w:id="1">
    <w:p w14:paraId="5FD39F89" w14:textId="77777777" w:rsidR="009E0A2E" w:rsidRDefault="009E0A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3DF75BF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96F46" w14:textId="77777777" w:rsidR="009E0A2E" w:rsidRDefault="009E0A2E" w:rsidP="00026D23">
      <w:r>
        <w:separator/>
      </w:r>
    </w:p>
  </w:footnote>
  <w:footnote w:type="continuationSeparator" w:id="0">
    <w:p w14:paraId="028DB3CC" w14:textId="77777777" w:rsidR="009E0A2E" w:rsidRDefault="009E0A2E">
      <w:r>
        <w:continuationSeparator/>
      </w:r>
    </w:p>
    <w:p w14:paraId="113739B5" w14:textId="77777777" w:rsidR="009E0A2E" w:rsidRDefault="009E0A2E"/>
    <w:p w14:paraId="0EAD88C3" w14:textId="77777777" w:rsidR="009E0A2E" w:rsidRDefault="009E0A2E"/>
  </w:footnote>
  <w:footnote w:type="continuationNotice" w:id="1">
    <w:p w14:paraId="4C0C6FBB" w14:textId="77777777" w:rsidR="009E0A2E" w:rsidRDefault="009E0A2E"/>
  </w:footnote>
  <w:footnote w:id="2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4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9992615">
    <w:abstractNumId w:val="1"/>
  </w:num>
  <w:num w:numId="2" w16cid:durableId="39281798">
    <w:abstractNumId w:val="7"/>
  </w:num>
  <w:num w:numId="3" w16cid:durableId="561136788">
    <w:abstractNumId w:val="9"/>
  </w:num>
  <w:num w:numId="4" w16cid:durableId="834760603">
    <w:abstractNumId w:val="23"/>
  </w:num>
  <w:num w:numId="5" w16cid:durableId="975645262">
    <w:abstractNumId w:val="11"/>
  </w:num>
  <w:num w:numId="6" w16cid:durableId="215047014">
    <w:abstractNumId w:val="3"/>
  </w:num>
  <w:num w:numId="7" w16cid:durableId="1084835304">
    <w:abstractNumId w:val="14"/>
  </w:num>
  <w:num w:numId="8" w16cid:durableId="341201303">
    <w:abstractNumId w:val="10"/>
  </w:num>
  <w:num w:numId="9" w16cid:durableId="1261067891">
    <w:abstractNumId w:val="22"/>
  </w:num>
  <w:num w:numId="10" w16cid:durableId="1217859876">
    <w:abstractNumId w:val="6"/>
  </w:num>
  <w:num w:numId="11" w16cid:durableId="1392314524">
    <w:abstractNumId w:val="13"/>
  </w:num>
  <w:num w:numId="12" w16cid:durableId="423654060">
    <w:abstractNumId w:val="13"/>
  </w:num>
  <w:num w:numId="13" w16cid:durableId="123278096">
    <w:abstractNumId w:val="13"/>
  </w:num>
  <w:num w:numId="14" w16cid:durableId="2066902540">
    <w:abstractNumId w:val="13"/>
  </w:num>
  <w:num w:numId="15" w16cid:durableId="529487715">
    <w:abstractNumId w:val="13"/>
  </w:num>
  <w:num w:numId="16" w16cid:durableId="432555025">
    <w:abstractNumId w:val="2"/>
  </w:num>
  <w:num w:numId="17" w16cid:durableId="1121530092">
    <w:abstractNumId w:val="2"/>
  </w:num>
  <w:num w:numId="18" w16cid:durableId="1695955526">
    <w:abstractNumId w:val="18"/>
  </w:num>
  <w:num w:numId="19" w16cid:durableId="1238368729">
    <w:abstractNumId w:val="15"/>
  </w:num>
  <w:num w:numId="20" w16cid:durableId="614825608">
    <w:abstractNumId w:val="12"/>
  </w:num>
  <w:num w:numId="21" w16cid:durableId="1961522639">
    <w:abstractNumId w:val="8"/>
  </w:num>
  <w:num w:numId="22" w16cid:durableId="1478376276">
    <w:abstractNumId w:val="0"/>
  </w:num>
  <w:num w:numId="23" w16cid:durableId="252906587">
    <w:abstractNumId w:val="17"/>
  </w:num>
  <w:num w:numId="24" w16cid:durableId="2013949086">
    <w:abstractNumId w:val="20"/>
  </w:num>
  <w:num w:numId="25" w16cid:durableId="1563558008">
    <w:abstractNumId w:val="21"/>
  </w:num>
  <w:num w:numId="26" w16cid:durableId="81874552">
    <w:abstractNumId w:val="4"/>
  </w:num>
  <w:num w:numId="27" w16cid:durableId="1272276218">
    <w:abstractNumId w:val="16"/>
  </w:num>
  <w:num w:numId="28" w16cid:durableId="1885602137">
    <w:abstractNumId w:val="19"/>
  </w:num>
  <w:num w:numId="29" w16cid:durableId="1873957368">
    <w:abstractNumId w:val="2"/>
  </w:num>
  <w:num w:numId="30" w16cid:durableId="2106419743">
    <w:abstractNumId w:val="2"/>
  </w:num>
  <w:num w:numId="31" w16cid:durableId="645165187">
    <w:abstractNumId w:val="2"/>
  </w:num>
  <w:num w:numId="32" w16cid:durableId="1963800598">
    <w:abstractNumId w:val="2"/>
  </w:num>
  <w:num w:numId="33" w16cid:durableId="17451048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2C0C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263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1F28"/>
    <w:rsid w:val="002616D0"/>
    <w:rsid w:val="00263542"/>
    <w:rsid w:val="002748DF"/>
    <w:rsid w:val="00274D50"/>
    <w:rsid w:val="00275FFD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8FC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00B5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A62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B21D5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67E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B7AD8"/>
    <w:rsid w:val="008D764D"/>
    <w:rsid w:val="008D7FD0"/>
    <w:rsid w:val="008F52AA"/>
    <w:rsid w:val="008F6547"/>
    <w:rsid w:val="00903D72"/>
    <w:rsid w:val="009065FF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0A2E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829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DF623D"/>
    <w:rsid w:val="00DF7A0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26B9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1CFD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92ED76F"/>
  <w15:docId w15:val="{8EDA4440-4BFE-49EE-9B1C-2081CC66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E5E56-8EB8-4FBB-A986-0DBE102B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469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Uebach, P.</cp:lastModifiedBy>
  <cp:revision>3</cp:revision>
  <cp:lastPrinted>2019-04-10T06:42:00Z</cp:lastPrinted>
  <dcterms:created xsi:type="dcterms:W3CDTF">2026-04-20T11:40:00Z</dcterms:created>
  <dcterms:modified xsi:type="dcterms:W3CDTF">2026-06-09T05:21:00Z</dcterms:modified>
</cp:coreProperties>
</file>